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4962" w:type="pct"/>
        <w:tblLook w:val="04A0" w:firstRow="1" w:lastRow="0" w:firstColumn="1" w:lastColumn="0" w:noHBand="0" w:noVBand="1"/>
      </w:tblPr>
      <w:tblGrid>
        <w:gridCol w:w="718"/>
        <w:gridCol w:w="1528"/>
        <w:gridCol w:w="4708"/>
        <w:gridCol w:w="6932"/>
      </w:tblGrid>
      <w:tr w:rsidR="00860AF0" w14:paraId="10F7C5BF" w14:textId="77777777" w:rsidTr="00860AF0">
        <w:trPr>
          <w:trHeight w:val="560"/>
        </w:trPr>
        <w:tc>
          <w:tcPr>
            <w:tcW w:w="259" w:type="pct"/>
            <w:shd w:val="clear" w:color="auto" w:fill="548DD4" w:themeFill="text2" w:themeFillTint="99"/>
          </w:tcPr>
          <w:p w14:paraId="16A3DE68" w14:textId="77777777" w:rsidR="00860AF0" w:rsidRPr="00F71BBD" w:rsidRDefault="00860AF0" w:rsidP="00002D07">
            <w:pPr>
              <w:rPr>
                <w:b/>
              </w:rPr>
            </w:pPr>
            <w:bookmarkStart w:id="0" w:name="_GoBack"/>
            <w:bookmarkEnd w:id="0"/>
            <w:r w:rsidRPr="00F71BBD">
              <w:rPr>
                <w:b/>
              </w:rPr>
              <w:t>Nr.</w:t>
            </w:r>
          </w:p>
        </w:tc>
        <w:tc>
          <w:tcPr>
            <w:tcW w:w="550" w:type="pct"/>
            <w:shd w:val="clear" w:color="auto" w:fill="548DD4" w:themeFill="text2" w:themeFillTint="99"/>
          </w:tcPr>
          <w:p w14:paraId="3C48277D" w14:textId="77777777" w:rsidR="00860AF0" w:rsidRPr="00F71BBD" w:rsidRDefault="00860AF0" w:rsidP="00002D07">
            <w:pPr>
              <w:rPr>
                <w:b/>
              </w:rPr>
            </w:pPr>
            <w:r w:rsidRPr="00F71BBD">
              <w:rPr>
                <w:b/>
              </w:rPr>
              <w:t>Datum (JJJJ/MM/DD)</w:t>
            </w:r>
          </w:p>
        </w:tc>
        <w:tc>
          <w:tcPr>
            <w:tcW w:w="1695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14:paraId="34A896AB" w14:textId="77777777" w:rsidR="00860AF0" w:rsidRPr="00F71BBD" w:rsidRDefault="00860AF0" w:rsidP="00002D07">
            <w:pPr>
              <w:rPr>
                <w:b/>
              </w:rPr>
            </w:pPr>
            <w:r w:rsidRPr="00F71BBD">
              <w:rPr>
                <w:b/>
              </w:rPr>
              <w:t>Onderwerp</w:t>
            </w:r>
          </w:p>
        </w:tc>
        <w:tc>
          <w:tcPr>
            <w:tcW w:w="2496" w:type="pct"/>
            <w:shd w:val="clear" w:color="auto" w:fill="548DD4" w:themeFill="text2" w:themeFillTint="99"/>
          </w:tcPr>
          <w:p w14:paraId="65FFE0AF" w14:textId="7EAABF7F" w:rsidR="00860AF0" w:rsidRPr="00F71BBD" w:rsidRDefault="00860AF0" w:rsidP="00002D07">
            <w:pPr>
              <w:rPr>
                <w:b/>
              </w:rPr>
            </w:pPr>
            <w:r w:rsidRPr="00F71BBD">
              <w:rPr>
                <w:b/>
              </w:rPr>
              <w:t>Toelichting</w:t>
            </w:r>
            <w:r>
              <w:rPr>
                <w:b/>
              </w:rPr>
              <w:t xml:space="preserve"> uitzonderingsgrond</w:t>
            </w:r>
          </w:p>
        </w:tc>
      </w:tr>
      <w:tr w:rsidR="00860AF0" w14:paraId="3949D8C1" w14:textId="77777777" w:rsidTr="00860AF0">
        <w:trPr>
          <w:trHeight w:val="560"/>
        </w:trPr>
        <w:tc>
          <w:tcPr>
            <w:tcW w:w="259" w:type="pct"/>
          </w:tcPr>
          <w:p w14:paraId="65CB4896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42AC9AFA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20210111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245A7" w14:textId="77777777" w:rsidR="00860AF0" w:rsidRPr="00127491" w:rsidRDefault="00860AF0" w:rsidP="00002D07">
            <w:r>
              <w:rPr>
                <w:rFonts w:cs="Arial"/>
                <w:color w:val="000000"/>
              </w:rPr>
              <w:t>conceptnieuwsbericht.pdf</w:t>
            </w:r>
          </w:p>
        </w:tc>
        <w:tc>
          <w:tcPr>
            <w:tcW w:w="2496" w:type="pct"/>
          </w:tcPr>
          <w:p w14:paraId="1FA93458" w14:textId="5C79E941" w:rsidR="00860AF0" w:rsidRPr="4ABDA48C" w:rsidRDefault="006B759D" w:rsidP="00002D07">
            <w:r>
              <w:t>Integraal openbaar</w:t>
            </w:r>
          </w:p>
        </w:tc>
      </w:tr>
      <w:tr w:rsidR="00860AF0" w14:paraId="3C07860F" w14:textId="77777777" w:rsidTr="00860AF0">
        <w:trPr>
          <w:trHeight w:val="560"/>
        </w:trPr>
        <w:tc>
          <w:tcPr>
            <w:tcW w:w="259" w:type="pct"/>
          </w:tcPr>
          <w:p w14:paraId="610D3436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5298DC20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20210503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18FAA" w14:textId="77777777" w:rsidR="00860AF0" w:rsidRPr="00127491" w:rsidRDefault="00860AF0" w:rsidP="00002D07">
            <w:r>
              <w:rPr>
                <w:rFonts w:cs="Arial"/>
                <w:color w:val="000000"/>
              </w:rPr>
              <w:t>inkomendebrief.pdf</w:t>
            </w:r>
          </w:p>
        </w:tc>
        <w:tc>
          <w:tcPr>
            <w:tcW w:w="2496" w:type="pct"/>
          </w:tcPr>
          <w:p w14:paraId="070EFF84" w14:textId="11A6023B" w:rsidR="00860AF0" w:rsidRDefault="006B759D" w:rsidP="00002D07">
            <w:r>
              <w:t>Artikel 5,1, tweede lid, aanhef en onder e van de Woo</w:t>
            </w:r>
          </w:p>
          <w:p w14:paraId="6AE3B0EE" w14:textId="657A5FD0" w:rsidR="006B759D" w:rsidRPr="4ABDA48C" w:rsidRDefault="006B759D" w:rsidP="00002D07">
            <w:r>
              <w:t>Buiten reikwijdte verzoek</w:t>
            </w:r>
          </w:p>
        </w:tc>
      </w:tr>
      <w:tr w:rsidR="00860AF0" w14:paraId="5142D85F" w14:textId="77777777" w:rsidTr="00860AF0">
        <w:trPr>
          <w:trHeight w:val="560"/>
        </w:trPr>
        <w:tc>
          <w:tcPr>
            <w:tcW w:w="259" w:type="pct"/>
          </w:tcPr>
          <w:p w14:paraId="07AEC0FF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562EBE6B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20211027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BE929" w14:textId="77777777" w:rsidR="00860AF0" w:rsidRPr="00127491" w:rsidRDefault="00860AF0" w:rsidP="00002D07">
            <w:r>
              <w:rPr>
                <w:rFonts w:cs="Arial"/>
                <w:color w:val="000000"/>
              </w:rPr>
              <w:t>ROstuk wolveninLimburg.pdf</w:t>
            </w:r>
          </w:p>
        </w:tc>
        <w:tc>
          <w:tcPr>
            <w:tcW w:w="2496" w:type="pct"/>
          </w:tcPr>
          <w:p w14:paraId="5CDDCA4E" w14:textId="77777777" w:rsidR="006B759D" w:rsidRDefault="006B759D" w:rsidP="006B759D">
            <w:r>
              <w:t>Artikel 5,1, tweede lid, aanhef en onder e van de Woo</w:t>
            </w:r>
          </w:p>
          <w:p w14:paraId="09AD1D1F" w14:textId="43A70234" w:rsidR="00860AF0" w:rsidRPr="4ABDA48C" w:rsidRDefault="006B759D" w:rsidP="006B759D">
            <w:r>
              <w:t>Buiten reikwijdte verzoek</w:t>
            </w:r>
          </w:p>
        </w:tc>
      </w:tr>
      <w:tr w:rsidR="00860AF0" w14:paraId="3CD99036" w14:textId="77777777" w:rsidTr="00860AF0">
        <w:trPr>
          <w:trHeight w:val="560"/>
        </w:trPr>
        <w:tc>
          <w:tcPr>
            <w:tcW w:w="259" w:type="pct"/>
          </w:tcPr>
          <w:p w14:paraId="0C739180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48A19EEF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20211124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B22F1" w14:textId="77777777" w:rsidR="00860AF0" w:rsidRDefault="00860AF0" w:rsidP="00002D07">
            <w:r>
              <w:rPr>
                <w:rFonts w:cs="Arial"/>
                <w:color w:val="000000"/>
              </w:rPr>
              <w:t>GSnota_situatieWolveninLimburgaangepast.pdf</w:t>
            </w:r>
          </w:p>
        </w:tc>
        <w:tc>
          <w:tcPr>
            <w:tcW w:w="2496" w:type="pct"/>
          </w:tcPr>
          <w:p w14:paraId="790C65FF" w14:textId="77777777" w:rsidR="006B759D" w:rsidRDefault="006B759D" w:rsidP="006B759D">
            <w:r>
              <w:t>Artikel 5,1, tweede lid, aanhef en onder e van de Woo</w:t>
            </w:r>
          </w:p>
          <w:p w14:paraId="479511D2" w14:textId="6BB1D10F" w:rsidR="00860AF0" w:rsidRDefault="006B759D" w:rsidP="006B759D">
            <w:r>
              <w:t>Buiten reikwijdte verzoek</w:t>
            </w:r>
          </w:p>
        </w:tc>
      </w:tr>
      <w:tr w:rsidR="00860AF0" w14:paraId="3310AEF5" w14:textId="77777777" w:rsidTr="00860AF0">
        <w:trPr>
          <w:trHeight w:val="560"/>
        </w:trPr>
        <w:tc>
          <w:tcPr>
            <w:tcW w:w="259" w:type="pct"/>
          </w:tcPr>
          <w:p w14:paraId="017E492E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64CA09DA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20211124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8ED7A" w14:textId="77777777" w:rsidR="00860AF0" w:rsidRPr="00127491" w:rsidRDefault="00860AF0" w:rsidP="00002D07">
            <w:r>
              <w:rPr>
                <w:rFonts w:cs="Arial"/>
                <w:color w:val="000000"/>
              </w:rPr>
              <w:t>GSnota_situatieWolveninLimburg.pdf</w:t>
            </w:r>
          </w:p>
        </w:tc>
        <w:tc>
          <w:tcPr>
            <w:tcW w:w="2496" w:type="pct"/>
          </w:tcPr>
          <w:p w14:paraId="1FAE1C2B" w14:textId="77777777" w:rsidR="006B759D" w:rsidRDefault="006B759D" w:rsidP="006B759D">
            <w:r>
              <w:t>Artikel 5,1, tweede lid, aanhef en onder e van de Woo</w:t>
            </w:r>
          </w:p>
          <w:p w14:paraId="324C4570" w14:textId="757B70DD" w:rsidR="00860AF0" w:rsidRPr="4ABDA48C" w:rsidRDefault="006B759D" w:rsidP="006B759D">
            <w:r>
              <w:t>Buiten reikwijdte verzoek</w:t>
            </w:r>
          </w:p>
        </w:tc>
      </w:tr>
      <w:tr w:rsidR="00860AF0" w14:paraId="31795C2C" w14:textId="77777777" w:rsidTr="00860AF0">
        <w:trPr>
          <w:trHeight w:val="560"/>
        </w:trPr>
        <w:tc>
          <w:tcPr>
            <w:tcW w:w="259" w:type="pct"/>
          </w:tcPr>
          <w:p w14:paraId="2214BB9B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  <w:p w14:paraId="106DF18B" w14:textId="77777777" w:rsidR="00860AF0" w:rsidRDefault="00860AF0" w:rsidP="00002D07"/>
        </w:tc>
        <w:tc>
          <w:tcPr>
            <w:tcW w:w="550" w:type="pct"/>
          </w:tcPr>
          <w:p w14:paraId="64D818DE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20220117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EDF67" w14:textId="77777777" w:rsidR="00860AF0" w:rsidRDefault="00860AF0" w:rsidP="00002D07">
            <w:r>
              <w:rPr>
                <w:rFonts w:cs="Arial"/>
                <w:color w:val="000000"/>
              </w:rPr>
              <w:t>mail akkoord.pdf</w:t>
            </w:r>
          </w:p>
        </w:tc>
        <w:tc>
          <w:tcPr>
            <w:tcW w:w="2496" w:type="pct"/>
          </w:tcPr>
          <w:p w14:paraId="1BA5C6EC" w14:textId="77777777" w:rsidR="006B759D" w:rsidRDefault="006B759D" w:rsidP="006B759D">
            <w:r>
              <w:t>Artikel 5,1, tweede lid, aanhef en onder e van de Woo</w:t>
            </w:r>
          </w:p>
          <w:p w14:paraId="3F837702" w14:textId="03F10892" w:rsidR="00860AF0" w:rsidRDefault="00860AF0" w:rsidP="006B759D"/>
        </w:tc>
      </w:tr>
      <w:tr w:rsidR="00860AF0" w14:paraId="733982E1" w14:textId="77777777" w:rsidTr="00860AF0">
        <w:trPr>
          <w:trHeight w:val="560"/>
        </w:trPr>
        <w:tc>
          <w:tcPr>
            <w:tcW w:w="259" w:type="pct"/>
          </w:tcPr>
          <w:p w14:paraId="315EB4BB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19482761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20220119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B659F" w14:textId="77777777" w:rsidR="00860AF0" w:rsidRPr="00127491" w:rsidRDefault="00860AF0" w:rsidP="00002D07">
            <w:r>
              <w:rPr>
                <w:rFonts w:cs="Arial"/>
                <w:color w:val="000000"/>
              </w:rPr>
              <w:t>Verslag Wolvenplatform.pdf</w:t>
            </w:r>
          </w:p>
        </w:tc>
        <w:tc>
          <w:tcPr>
            <w:tcW w:w="2496" w:type="pct"/>
          </w:tcPr>
          <w:p w14:paraId="50E282CF" w14:textId="77777777" w:rsidR="006B759D" w:rsidRDefault="006B759D" w:rsidP="006B759D">
            <w:r>
              <w:t>Artikel 5,1, tweede lid, aanhef en onder e van de Woo</w:t>
            </w:r>
          </w:p>
          <w:p w14:paraId="0BC081A0" w14:textId="1CC11AC4" w:rsidR="00860AF0" w:rsidRPr="4ABDA48C" w:rsidRDefault="006B759D" w:rsidP="006B759D">
            <w:r>
              <w:t>Buiten reikwijdte verzoek</w:t>
            </w:r>
          </w:p>
        </w:tc>
      </w:tr>
      <w:tr w:rsidR="00860AF0" w14:paraId="1D27A3C1" w14:textId="77777777" w:rsidTr="00860AF0">
        <w:trPr>
          <w:trHeight w:val="560"/>
        </w:trPr>
        <w:tc>
          <w:tcPr>
            <w:tcW w:w="259" w:type="pct"/>
          </w:tcPr>
          <w:p w14:paraId="005EF4F1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55E77720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20220121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1DB99" w14:textId="77777777" w:rsidR="00860AF0" w:rsidRPr="00127491" w:rsidRDefault="00860AF0" w:rsidP="00002D07">
            <w:r>
              <w:rPr>
                <w:rFonts w:cs="Arial"/>
                <w:color w:val="000000"/>
              </w:rPr>
              <w:t>Offerte materiaal.pdf</w:t>
            </w:r>
          </w:p>
        </w:tc>
        <w:tc>
          <w:tcPr>
            <w:tcW w:w="2496" w:type="pct"/>
          </w:tcPr>
          <w:p w14:paraId="372C8355" w14:textId="77777777" w:rsidR="006B759D" w:rsidRDefault="006B759D" w:rsidP="006B759D">
            <w:r>
              <w:t>Artikel 5,1, tweede lid, aanhef en onder e van de Woo</w:t>
            </w:r>
          </w:p>
          <w:p w14:paraId="7E65A995" w14:textId="4302695A" w:rsidR="00860AF0" w:rsidRPr="4ABDA48C" w:rsidRDefault="006B759D" w:rsidP="006B759D">
            <w:r>
              <w:t>Artikel 5.1, tweede lid, aanhef en onder f van de Woo</w:t>
            </w:r>
          </w:p>
        </w:tc>
      </w:tr>
      <w:tr w:rsidR="00860AF0" w14:paraId="0FC6B1DD" w14:textId="77777777" w:rsidTr="00860AF0">
        <w:trPr>
          <w:trHeight w:val="560"/>
        </w:trPr>
        <w:tc>
          <w:tcPr>
            <w:tcW w:w="259" w:type="pct"/>
          </w:tcPr>
          <w:p w14:paraId="14C1E8E0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6E0F90F8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20220127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971C1" w14:textId="77777777" w:rsidR="00860AF0" w:rsidRPr="00127491" w:rsidRDefault="00860AF0" w:rsidP="00002D07">
            <w:r>
              <w:rPr>
                <w:rFonts w:cs="Arial"/>
                <w:color w:val="000000"/>
              </w:rPr>
              <w:t>Betalingsverzoek.pdf</w:t>
            </w:r>
          </w:p>
        </w:tc>
        <w:tc>
          <w:tcPr>
            <w:tcW w:w="2496" w:type="pct"/>
          </w:tcPr>
          <w:p w14:paraId="279B66E2" w14:textId="79D86E1C" w:rsidR="00860AF0" w:rsidRPr="4ABDA48C" w:rsidRDefault="006B759D" w:rsidP="00002D07">
            <w:r>
              <w:t>Artikel 5.1, tweede lid, aanhef en onder f van de Woo</w:t>
            </w:r>
          </w:p>
        </w:tc>
      </w:tr>
      <w:tr w:rsidR="00860AF0" w:rsidRPr="00890471" w14:paraId="3F8EE342" w14:textId="77777777" w:rsidTr="00860AF0">
        <w:trPr>
          <w:trHeight w:val="560"/>
        </w:trPr>
        <w:tc>
          <w:tcPr>
            <w:tcW w:w="259" w:type="pct"/>
          </w:tcPr>
          <w:p w14:paraId="54A222E2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6B210965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20220208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26AF7" w14:textId="77777777" w:rsidR="00860AF0" w:rsidRPr="00127491" w:rsidRDefault="00860AF0" w:rsidP="00002D07">
            <w:r>
              <w:rPr>
                <w:rFonts w:cs="Arial"/>
                <w:color w:val="000000"/>
              </w:rPr>
              <w:t>GSomslag_situatieWolveninLimburg.pdf</w:t>
            </w:r>
          </w:p>
        </w:tc>
        <w:tc>
          <w:tcPr>
            <w:tcW w:w="2496" w:type="pct"/>
          </w:tcPr>
          <w:p w14:paraId="617E2644" w14:textId="6917C8D7" w:rsidR="00860AF0" w:rsidRPr="00890471" w:rsidRDefault="00A36365" w:rsidP="00002D07">
            <w:r>
              <w:t>Artikel 5.1, tweede lid, aanhef en onder f van de Woo</w:t>
            </w:r>
          </w:p>
        </w:tc>
      </w:tr>
      <w:tr w:rsidR="00860AF0" w14:paraId="758573E7" w14:textId="77777777" w:rsidTr="00860AF0">
        <w:trPr>
          <w:trHeight w:val="560"/>
        </w:trPr>
        <w:tc>
          <w:tcPr>
            <w:tcW w:w="259" w:type="pct"/>
          </w:tcPr>
          <w:p w14:paraId="67B12BAC" w14:textId="77777777" w:rsidR="00860AF0" w:rsidRPr="00890471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12E55761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20220208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5DB51" w14:textId="77777777" w:rsidR="00860AF0" w:rsidRPr="00127491" w:rsidRDefault="00860AF0" w:rsidP="00002D07">
            <w:r>
              <w:rPr>
                <w:rFonts w:cs="Arial"/>
                <w:color w:val="000000"/>
              </w:rPr>
              <w:t>GSomslag_situatieWolveninLimburgaangepast.pdf</w:t>
            </w:r>
          </w:p>
        </w:tc>
        <w:tc>
          <w:tcPr>
            <w:tcW w:w="2496" w:type="pct"/>
          </w:tcPr>
          <w:p w14:paraId="5E92B2D4" w14:textId="77777777" w:rsidR="00C4653D" w:rsidRDefault="00C4653D" w:rsidP="00C4653D">
            <w:r>
              <w:t>Artikel 5,1, tweede lid, aanhef en onder e van de Woo</w:t>
            </w:r>
          </w:p>
          <w:p w14:paraId="0639E150" w14:textId="2B3DE21B" w:rsidR="00860AF0" w:rsidRPr="4ABDA48C" w:rsidRDefault="00860AF0" w:rsidP="00C4653D"/>
        </w:tc>
      </w:tr>
      <w:tr w:rsidR="00860AF0" w14:paraId="54117F38" w14:textId="77777777" w:rsidTr="00860AF0">
        <w:trPr>
          <w:trHeight w:val="560"/>
        </w:trPr>
        <w:tc>
          <w:tcPr>
            <w:tcW w:w="259" w:type="pct"/>
          </w:tcPr>
          <w:p w14:paraId="1BBC6DD1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26CD9902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20220211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3B067" w14:textId="77777777" w:rsidR="00860AF0" w:rsidRPr="00127491" w:rsidRDefault="00860AF0" w:rsidP="00002D07">
            <w:r>
              <w:rPr>
                <w:rFonts w:cs="Arial"/>
                <w:color w:val="000000"/>
              </w:rPr>
              <w:t>appverkeer.pdf</w:t>
            </w:r>
          </w:p>
        </w:tc>
        <w:tc>
          <w:tcPr>
            <w:tcW w:w="2496" w:type="pct"/>
          </w:tcPr>
          <w:p w14:paraId="0018020D" w14:textId="77777777" w:rsidR="005929E2" w:rsidRDefault="005929E2" w:rsidP="005929E2">
            <w:r>
              <w:t>Artikel 5,1, tweede lid, aanhef en onder e van de Woo</w:t>
            </w:r>
          </w:p>
          <w:p w14:paraId="31603D04" w14:textId="34135C57" w:rsidR="00860AF0" w:rsidRPr="4ABDA48C" w:rsidRDefault="005929E2" w:rsidP="005929E2">
            <w:r>
              <w:t>Buiten reikwijdte verzoek</w:t>
            </w:r>
          </w:p>
        </w:tc>
      </w:tr>
      <w:tr w:rsidR="00860AF0" w14:paraId="1C0BFFA5" w14:textId="77777777" w:rsidTr="00860AF0">
        <w:trPr>
          <w:trHeight w:val="560"/>
        </w:trPr>
        <w:tc>
          <w:tcPr>
            <w:tcW w:w="259" w:type="pct"/>
          </w:tcPr>
          <w:p w14:paraId="3E4A6D19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4848252F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20220215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75265" w14:textId="77777777" w:rsidR="00860AF0" w:rsidRPr="00127491" w:rsidRDefault="00860AF0" w:rsidP="00002D07">
            <w:r>
              <w:rPr>
                <w:rFonts w:cs="Arial"/>
                <w:color w:val="000000"/>
              </w:rPr>
              <w:t>betalingsoverzichtmateriaal.pdf</w:t>
            </w:r>
          </w:p>
        </w:tc>
        <w:tc>
          <w:tcPr>
            <w:tcW w:w="2496" w:type="pct"/>
          </w:tcPr>
          <w:p w14:paraId="65CA4CDC" w14:textId="77777777" w:rsidR="005929E2" w:rsidRDefault="005929E2" w:rsidP="005929E2">
            <w:r>
              <w:t>Artikel 5,1, tweede lid, aanhef en onder e van de Woo</w:t>
            </w:r>
          </w:p>
          <w:p w14:paraId="2B6D52BE" w14:textId="1CF37C30" w:rsidR="00860AF0" w:rsidRPr="4ABDA48C" w:rsidRDefault="005929E2" w:rsidP="005929E2">
            <w:r>
              <w:t>Buiten reikwijdte verzoek</w:t>
            </w:r>
          </w:p>
        </w:tc>
      </w:tr>
      <w:tr w:rsidR="00860AF0" w14:paraId="59AC8D75" w14:textId="77777777" w:rsidTr="00860AF0">
        <w:trPr>
          <w:trHeight w:val="560"/>
        </w:trPr>
        <w:tc>
          <w:tcPr>
            <w:tcW w:w="259" w:type="pct"/>
          </w:tcPr>
          <w:p w14:paraId="135B0E66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27440E09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20220223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B44D6" w14:textId="77777777" w:rsidR="00860AF0" w:rsidRPr="00127491" w:rsidRDefault="00860AF0" w:rsidP="00002D07">
            <w:r>
              <w:rPr>
                <w:rFonts w:cs="Arial"/>
                <w:color w:val="000000"/>
              </w:rPr>
              <w:t>mail inzake pfh Wolf voor akkoord.pdf</w:t>
            </w:r>
          </w:p>
        </w:tc>
        <w:tc>
          <w:tcPr>
            <w:tcW w:w="2496" w:type="pct"/>
          </w:tcPr>
          <w:p w14:paraId="29310C2B" w14:textId="5D027254" w:rsidR="00860AF0" w:rsidRPr="4ABDA48C" w:rsidRDefault="005929E2" w:rsidP="005929E2">
            <w:r>
              <w:t>Artikel 5,1, tweede lid, aanhef en onder e van de Woo</w:t>
            </w:r>
          </w:p>
        </w:tc>
      </w:tr>
      <w:tr w:rsidR="00860AF0" w14:paraId="57333710" w14:textId="77777777" w:rsidTr="00860AF0">
        <w:trPr>
          <w:trHeight w:val="560"/>
        </w:trPr>
        <w:tc>
          <w:tcPr>
            <w:tcW w:w="259" w:type="pct"/>
          </w:tcPr>
          <w:p w14:paraId="4BBBB86A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7B9E9E75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20220223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1FA8C" w14:textId="77777777" w:rsidR="00860AF0" w:rsidRPr="00127491" w:rsidRDefault="00860AF0" w:rsidP="00002D07">
            <w:r>
              <w:rPr>
                <w:rFonts w:cs="Arial"/>
                <w:color w:val="000000"/>
              </w:rPr>
              <w:t>mededelingenportefeuillehouder_Situatie Wolven in Limburg.pdf</w:t>
            </w:r>
          </w:p>
        </w:tc>
        <w:tc>
          <w:tcPr>
            <w:tcW w:w="2496" w:type="pct"/>
          </w:tcPr>
          <w:p w14:paraId="41E8EB97" w14:textId="77777777" w:rsidR="005929E2" w:rsidRDefault="005929E2" w:rsidP="005929E2">
            <w:r>
              <w:t>Artikel 5,1, tweede lid, aanhef en onder e van de Woo</w:t>
            </w:r>
          </w:p>
          <w:p w14:paraId="52C7D495" w14:textId="1FA2C8FD" w:rsidR="00860AF0" w:rsidRPr="4ABDA48C" w:rsidRDefault="005929E2" w:rsidP="005929E2">
            <w:r>
              <w:t>Buiten reikwijdte verzoek</w:t>
            </w:r>
          </w:p>
        </w:tc>
      </w:tr>
      <w:tr w:rsidR="00860AF0" w14:paraId="0FC773F8" w14:textId="77777777" w:rsidTr="00860AF0">
        <w:trPr>
          <w:trHeight w:val="560"/>
        </w:trPr>
        <w:tc>
          <w:tcPr>
            <w:tcW w:w="259" w:type="pct"/>
          </w:tcPr>
          <w:p w14:paraId="62D43FF8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03A70129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20220225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4433C" w14:textId="77777777" w:rsidR="00860AF0" w:rsidRPr="00127491" w:rsidRDefault="00860AF0" w:rsidP="00002D07">
            <w:r>
              <w:rPr>
                <w:rFonts w:cs="Arial"/>
                <w:color w:val="000000"/>
              </w:rPr>
              <w:t>beantwoording brief.pdf</w:t>
            </w:r>
          </w:p>
        </w:tc>
        <w:tc>
          <w:tcPr>
            <w:tcW w:w="2496" w:type="pct"/>
          </w:tcPr>
          <w:p w14:paraId="4305502D" w14:textId="77777777" w:rsidR="005929E2" w:rsidRDefault="005929E2" w:rsidP="005929E2">
            <w:r>
              <w:t>Artikel 5,1, tweede lid, aanhef en onder e van de Woo</w:t>
            </w:r>
          </w:p>
          <w:p w14:paraId="5A2D1D3C" w14:textId="3DE1A604" w:rsidR="00860AF0" w:rsidRPr="4ABDA48C" w:rsidRDefault="005929E2" w:rsidP="005929E2">
            <w:r>
              <w:t>Buiten reikwijdte verzoek</w:t>
            </w:r>
          </w:p>
        </w:tc>
      </w:tr>
      <w:tr w:rsidR="00860AF0" w14:paraId="5BB4E037" w14:textId="77777777" w:rsidTr="00860AF0">
        <w:trPr>
          <w:trHeight w:val="560"/>
        </w:trPr>
        <w:tc>
          <w:tcPr>
            <w:tcW w:w="259" w:type="pct"/>
          </w:tcPr>
          <w:p w14:paraId="71B8BD85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574B7BA5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20220314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34B2D" w14:textId="77777777" w:rsidR="00860AF0" w:rsidRPr="00127491" w:rsidRDefault="00860AF0" w:rsidP="00002D07">
            <w:r>
              <w:rPr>
                <w:rFonts w:cs="Arial"/>
                <w:color w:val="000000"/>
              </w:rPr>
              <w:t>appverkeer.pdf</w:t>
            </w:r>
          </w:p>
        </w:tc>
        <w:tc>
          <w:tcPr>
            <w:tcW w:w="2496" w:type="pct"/>
          </w:tcPr>
          <w:p w14:paraId="14AAAEDD" w14:textId="77777777" w:rsidR="005929E2" w:rsidRDefault="005929E2" w:rsidP="005929E2">
            <w:r>
              <w:t>Artikel 5,1, tweede lid, aanhef en onder e van de Woo</w:t>
            </w:r>
          </w:p>
          <w:p w14:paraId="5B07F7A8" w14:textId="73030BBB" w:rsidR="00860AF0" w:rsidRPr="4ABDA48C" w:rsidRDefault="005929E2" w:rsidP="005929E2">
            <w:r>
              <w:t>Buiten reikwijdte verzoek</w:t>
            </w:r>
          </w:p>
        </w:tc>
      </w:tr>
      <w:tr w:rsidR="00860AF0" w14:paraId="22AE2595" w14:textId="77777777" w:rsidTr="00860AF0">
        <w:trPr>
          <w:trHeight w:val="560"/>
        </w:trPr>
        <w:tc>
          <w:tcPr>
            <w:tcW w:w="259" w:type="pct"/>
          </w:tcPr>
          <w:p w14:paraId="450A854E" w14:textId="77777777" w:rsidR="00860AF0" w:rsidRDefault="00860AF0" w:rsidP="00002D07">
            <w:pPr>
              <w:pStyle w:val="Lijstalinea"/>
              <w:numPr>
                <w:ilvl w:val="0"/>
                <w:numId w:val="28"/>
              </w:numPr>
            </w:pPr>
          </w:p>
        </w:tc>
        <w:tc>
          <w:tcPr>
            <w:tcW w:w="550" w:type="pct"/>
          </w:tcPr>
          <w:p w14:paraId="3FA8EDAF" w14:textId="77777777" w:rsidR="00860AF0" w:rsidRDefault="00860AF0" w:rsidP="00002D07">
            <w:r w:rsidRPr="00DA5F6C">
              <w:rPr>
                <w:rFonts w:cs="Arial"/>
                <w:color w:val="000000"/>
                <w:lang w:eastAsia="nl-NL"/>
              </w:rPr>
              <w:t>20220619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31F13" w14:textId="77777777" w:rsidR="00860AF0" w:rsidRPr="00127491" w:rsidRDefault="00860AF0" w:rsidP="00002D07">
            <w:r>
              <w:rPr>
                <w:rFonts w:cs="Arial"/>
                <w:color w:val="000000"/>
              </w:rPr>
              <w:t>update GW1625m 190622.pdf</w:t>
            </w:r>
          </w:p>
        </w:tc>
        <w:tc>
          <w:tcPr>
            <w:tcW w:w="2496" w:type="pct"/>
          </w:tcPr>
          <w:p w14:paraId="706D0D8F" w14:textId="49EB0A6C" w:rsidR="00860AF0" w:rsidRPr="4ABDA48C" w:rsidRDefault="005929E2" w:rsidP="00002D07">
            <w:r>
              <w:t>Buiten reikwijdte verzoek</w:t>
            </w:r>
          </w:p>
        </w:tc>
      </w:tr>
    </w:tbl>
    <w:p w14:paraId="2FEEAB65" w14:textId="47DC409B" w:rsidR="00410D77" w:rsidRPr="00E24F23" w:rsidRDefault="00410D77" w:rsidP="00E24F23">
      <w:pPr>
        <w:rPr>
          <w:sz w:val="16"/>
          <w:szCs w:val="16"/>
        </w:rPr>
      </w:pPr>
      <w:r w:rsidRPr="00E24F23">
        <w:rPr>
          <w:sz w:val="16"/>
          <w:szCs w:val="16"/>
        </w:rPr>
        <w:t xml:space="preserve"> </w:t>
      </w:r>
    </w:p>
    <w:sectPr w:rsidR="00410D77" w:rsidRPr="00E24F23" w:rsidSect="00890471">
      <w:headerReference w:type="first" r:id="rId13"/>
      <w:type w:val="continuous"/>
      <w:pgSz w:w="16838" w:h="11906" w:orient="landscape" w:code="9"/>
      <w:pgMar w:top="1418" w:right="1418" w:bottom="1418" w:left="1418" w:header="1276" w:footer="992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D245A" w14:textId="77777777" w:rsidR="00F71BBD" w:rsidRDefault="00F71BBD">
      <w:r>
        <w:separator/>
      </w:r>
    </w:p>
  </w:endnote>
  <w:endnote w:type="continuationSeparator" w:id="0">
    <w:p w14:paraId="1231BE67" w14:textId="77777777" w:rsidR="00F71BBD" w:rsidRDefault="00F7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EB5B0" w14:textId="77777777" w:rsidR="00F71BBD" w:rsidRDefault="00F71BBD">
      <w:r>
        <w:separator/>
      </w:r>
    </w:p>
  </w:footnote>
  <w:footnote w:type="continuationSeparator" w:id="0">
    <w:p w14:paraId="30D7AA69" w14:textId="77777777" w:rsidR="00F71BBD" w:rsidRDefault="00F71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2B60A" w14:textId="477C62AA" w:rsidR="00410D77" w:rsidRDefault="00410D77">
    <w:pPr>
      <w:pStyle w:val="Koptekst"/>
      <w:rPr>
        <w:b/>
        <w:i/>
      </w:rPr>
    </w:pPr>
    <w:r>
      <w:t xml:space="preserve">Bijlage 1 – Inventarislijst documenten inzake Woo-verzoek </w:t>
    </w:r>
    <w:r w:rsidR="00DA5F6C">
      <w:rPr>
        <w:b/>
        <w:i/>
      </w:rPr>
      <w:t xml:space="preserve">Wolf GW1625m </w:t>
    </w:r>
  </w:p>
  <w:p w14:paraId="7196D064" w14:textId="77777777" w:rsidR="00410D77" w:rsidRDefault="00410D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10AC"/>
    <w:multiLevelType w:val="hybridMultilevel"/>
    <w:tmpl w:val="2CAE6246"/>
    <w:lvl w:ilvl="0" w:tplc="7E202D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15F75"/>
    <w:multiLevelType w:val="hybridMultilevel"/>
    <w:tmpl w:val="BF6C19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" w15:restartNumberingAfterBreak="0">
    <w:nsid w:val="24BDCCBF"/>
    <w:multiLevelType w:val="hybridMultilevel"/>
    <w:tmpl w:val="17E06A72"/>
    <w:lvl w:ilvl="0" w:tplc="1B82C2A4">
      <w:start w:val="1"/>
      <w:numFmt w:val="decimal"/>
      <w:lvlText w:val="%1."/>
      <w:lvlJc w:val="left"/>
      <w:pPr>
        <w:ind w:left="720" w:hanging="360"/>
      </w:pPr>
    </w:lvl>
    <w:lvl w:ilvl="1" w:tplc="B78049C8">
      <w:start w:val="1"/>
      <w:numFmt w:val="lowerLetter"/>
      <w:lvlText w:val="%2."/>
      <w:lvlJc w:val="left"/>
      <w:pPr>
        <w:ind w:left="1440" w:hanging="360"/>
      </w:pPr>
    </w:lvl>
    <w:lvl w:ilvl="2" w:tplc="07AA4260">
      <w:start w:val="1"/>
      <w:numFmt w:val="lowerRoman"/>
      <w:lvlText w:val="%3."/>
      <w:lvlJc w:val="right"/>
      <w:pPr>
        <w:ind w:left="2160" w:hanging="180"/>
      </w:pPr>
    </w:lvl>
    <w:lvl w:ilvl="3" w:tplc="CCD21956">
      <w:start w:val="1"/>
      <w:numFmt w:val="decimal"/>
      <w:lvlText w:val="%4."/>
      <w:lvlJc w:val="left"/>
      <w:pPr>
        <w:ind w:left="2880" w:hanging="360"/>
      </w:pPr>
    </w:lvl>
    <w:lvl w:ilvl="4" w:tplc="6D107984">
      <w:start w:val="1"/>
      <w:numFmt w:val="lowerLetter"/>
      <w:lvlText w:val="%5."/>
      <w:lvlJc w:val="left"/>
      <w:pPr>
        <w:ind w:left="3600" w:hanging="360"/>
      </w:pPr>
    </w:lvl>
    <w:lvl w:ilvl="5" w:tplc="2ED4F854">
      <w:start w:val="1"/>
      <w:numFmt w:val="lowerRoman"/>
      <w:lvlText w:val="%6."/>
      <w:lvlJc w:val="right"/>
      <w:pPr>
        <w:ind w:left="4320" w:hanging="180"/>
      </w:pPr>
    </w:lvl>
    <w:lvl w:ilvl="6" w:tplc="3E6E5FF6">
      <w:start w:val="1"/>
      <w:numFmt w:val="decimal"/>
      <w:lvlText w:val="%7."/>
      <w:lvlJc w:val="left"/>
      <w:pPr>
        <w:ind w:left="5040" w:hanging="360"/>
      </w:pPr>
    </w:lvl>
    <w:lvl w:ilvl="7" w:tplc="F07A427A">
      <w:start w:val="1"/>
      <w:numFmt w:val="lowerLetter"/>
      <w:lvlText w:val="%8."/>
      <w:lvlJc w:val="left"/>
      <w:pPr>
        <w:ind w:left="5760" w:hanging="360"/>
      </w:pPr>
    </w:lvl>
    <w:lvl w:ilvl="8" w:tplc="AF4A1CB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E1455"/>
    <w:multiLevelType w:val="hybridMultilevel"/>
    <w:tmpl w:val="ADB69746"/>
    <w:lvl w:ilvl="0" w:tplc="48148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67ABE"/>
    <w:multiLevelType w:val="hybridMultilevel"/>
    <w:tmpl w:val="2CD65C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576CE"/>
    <w:multiLevelType w:val="hybridMultilevel"/>
    <w:tmpl w:val="F774D7FC"/>
    <w:lvl w:ilvl="0" w:tplc="0413000F">
      <w:start w:val="1"/>
      <w:numFmt w:val="decimal"/>
      <w:lvlText w:val="%1."/>
      <w:lvlJc w:val="left"/>
      <w:pPr>
        <w:ind w:left="501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9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2"/>
  </w:num>
  <w:num w:numId="23">
    <w:abstractNumId w:val="9"/>
  </w:num>
  <w:num w:numId="24">
    <w:abstractNumId w:val="5"/>
  </w:num>
  <w:num w:numId="25">
    <w:abstractNumId w:val="4"/>
  </w:num>
  <w:num w:numId="26">
    <w:abstractNumId w:val="1"/>
  </w:num>
  <w:num w:numId="27">
    <w:abstractNumId w:val="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BBD"/>
    <w:rsid w:val="00002D07"/>
    <w:rsid w:val="000338F6"/>
    <w:rsid w:val="000A73F6"/>
    <w:rsid w:val="00127491"/>
    <w:rsid w:val="00166D2A"/>
    <w:rsid w:val="00271FE6"/>
    <w:rsid w:val="002B3A8C"/>
    <w:rsid w:val="002E32CA"/>
    <w:rsid w:val="003034A9"/>
    <w:rsid w:val="0039219F"/>
    <w:rsid w:val="003B21D5"/>
    <w:rsid w:val="003D6E23"/>
    <w:rsid w:val="003E7458"/>
    <w:rsid w:val="00410D77"/>
    <w:rsid w:val="0042770A"/>
    <w:rsid w:val="00432377"/>
    <w:rsid w:val="004800D9"/>
    <w:rsid w:val="004A0DA4"/>
    <w:rsid w:val="004F2113"/>
    <w:rsid w:val="0050577C"/>
    <w:rsid w:val="00520AF9"/>
    <w:rsid w:val="005929E2"/>
    <w:rsid w:val="005953FC"/>
    <w:rsid w:val="005F4937"/>
    <w:rsid w:val="006B759D"/>
    <w:rsid w:val="006C02A1"/>
    <w:rsid w:val="0077302A"/>
    <w:rsid w:val="007E2DAA"/>
    <w:rsid w:val="00800975"/>
    <w:rsid w:val="00860AF0"/>
    <w:rsid w:val="00862410"/>
    <w:rsid w:val="00890471"/>
    <w:rsid w:val="00912EE2"/>
    <w:rsid w:val="00932012"/>
    <w:rsid w:val="00991E09"/>
    <w:rsid w:val="009A4203"/>
    <w:rsid w:val="009A4456"/>
    <w:rsid w:val="009E1941"/>
    <w:rsid w:val="00A36365"/>
    <w:rsid w:val="00A40E9E"/>
    <w:rsid w:val="00A5138B"/>
    <w:rsid w:val="00AA51A1"/>
    <w:rsid w:val="00AB4B28"/>
    <w:rsid w:val="00AF45C4"/>
    <w:rsid w:val="00B9327D"/>
    <w:rsid w:val="00B9372A"/>
    <w:rsid w:val="00C036F4"/>
    <w:rsid w:val="00C4653D"/>
    <w:rsid w:val="00CE4E13"/>
    <w:rsid w:val="00DA5F6C"/>
    <w:rsid w:val="00DB449B"/>
    <w:rsid w:val="00DC6AF7"/>
    <w:rsid w:val="00E05C8D"/>
    <w:rsid w:val="00E17EF8"/>
    <w:rsid w:val="00E24F23"/>
    <w:rsid w:val="00F05651"/>
    <w:rsid w:val="00F300F0"/>
    <w:rsid w:val="00F32B70"/>
    <w:rsid w:val="00F6503B"/>
    <w:rsid w:val="00F71BBD"/>
    <w:rsid w:val="00F72236"/>
    <w:rsid w:val="00FB1802"/>
    <w:rsid w:val="00FF1787"/>
    <w:rsid w:val="13FC17CC"/>
    <w:rsid w:val="1626E2B3"/>
    <w:rsid w:val="1D666E6E"/>
    <w:rsid w:val="24E77B35"/>
    <w:rsid w:val="2D4C7BEA"/>
    <w:rsid w:val="3A419EBA"/>
    <w:rsid w:val="3B6062E4"/>
    <w:rsid w:val="4ABDA48C"/>
    <w:rsid w:val="62E3A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969BCCD"/>
  <w15:chartTrackingRefBased/>
  <w15:docId w15:val="{60D350B5-B49F-4B1B-9F2D-6BC3364B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862410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862410"/>
    <w:pPr>
      <w:keepNext/>
      <w:numPr>
        <w:numId w:val="21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862410"/>
    <w:pPr>
      <w:keepNext/>
      <w:numPr>
        <w:ilvl w:val="1"/>
        <w:numId w:val="21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862410"/>
    <w:pPr>
      <w:keepNext/>
      <w:numPr>
        <w:ilvl w:val="2"/>
        <w:numId w:val="21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862410"/>
    <w:pPr>
      <w:keepNext/>
      <w:numPr>
        <w:ilvl w:val="3"/>
        <w:numId w:val="21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862410"/>
    <w:pPr>
      <w:numPr>
        <w:ilvl w:val="4"/>
        <w:numId w:val="21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1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862410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862410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862410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862410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862410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862410"/>
    <w:pPr>
      <w:numPr>
        <w:numId w:val="22"/>
      </w:numPr>
      <w:tabs>
        <w:tab w:val="left" w:pos="425"/>
      </w:tabs>
    </w:pPr>
  </w:style>
  <w:style w:type="paragraph" w:customStyle="1" w:styleId="opsom2">
    <w:name w:val="opsom2"/>
    <w:basedOn w:val="Standaard"/>
    <w:rsid w:val="00862410"/>
    <w:pPr>
      <w:numPr>
        <w:numId w:val="23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862410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862410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862410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862410"/>
    <w:rPr>
      <w:b/>
      <w:caps/>
    </w:rPr>
  </w:style>
  <w:style w:type="paragraph" w:customStyle="1" w:styleId="Alineakop">
    <w:name w:val="Alineakop"/>
    <w:basedOn w:val="Standaard"/>
    <w:next w:val="Standaard"/>
    <w:rsid w:val="00862410"/>
    <w:rPr>
      <w:b/>
    </w:rPr>
  </w:style>
  <w:style w:type="paragraph" w:customStyle="1" w:styleId="Subalineakop">
    <w:name w:val="Subalineakop"/>
    <w:basedOn w:val="Standaard"/>
    <w:next w:val="Standaard"/>
    <w:rsid w:val="00862410"/>
    <w:rPr>
      <w:i/>
    </w:rPr>
  </w:style>
  <w:style w:type="paragraph" w:customStyle="1" w:styleId="formuliernaam">
    <w:name w:val="formuliernaam"/>
    <w:basedOn w:val="Standaard"/>
    <w:next w:val="Standaard"/>
    <w:rsid w:val="00862410"/>
    <w:rPr>
      <w:sz w:val="40"/>
    </w:rPr>
  </w:style>
  <w:style w:type="paragraph" w:customStyle="1" w:styleId="refkop">
    <w:name w:val="refkop"/>
    <w:basedOn w:val="Standaard"/>
    <w:rsid w:val="00862410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862410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862410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862410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862410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862410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862410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862410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862410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862410"/>
    <w:rPr>
      <w:rFonts w:ascii="Arial" w:hAnsi="Arial"/>
      <w:sz w:val="15"/>
      <w:lang w:eastAsia="en-US"/>
    </w:rPr>
  </w:style>
  <w:style w:type="table" w:styleId="Tabelraster">
    <w:name w:val="Table Grid"/>
    <w:basedOn w:val="Standaardtabel"/>
    <w:rsid w:val="00F71B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E3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3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mmensasapm\AppData\Local\Temp\Templafy\WordVsto\5miaib2p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emplafyTemplateConfiguration><![CDATA[{"elementsMetadata":[],"transformationConfigurations":[],"templateName":"Leeg Templafy Provincie Limburg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L_Vertrouwelijkheid xmlns="fcb750c8-6e58-4552-b70f-9122fa8e6f22">Bedrijfsvertrouwelijk</PRL_Vertrouwelijkheid>
    <PRL_Telefoon xmlns="698ae1af-a359-4a58-ab7b-443aa3d905f7" xsi:nil="true"/>
    <PRL_Besluit xmlns="30bf72f1-eaca-4820-ba1f-387fc070811c">Selecteer...</PRL_Besluit>
    <PRL_Documentsoort xmlns="fcb750c8-6e58-4552-b70f-9122fa8e6f22">Beantwoording WOO-verzoek</PRL_Documentsoort>
    <CSG_HoofdDocumentNr xmlns="7640d30c-29c3-4f5a-96e2-235bc7a2ad03" xsi:nil="true"/>
    <CSG_Ontvangstdatum xmlns="7640d30c-29c3-4f5a-96e2-235bc7a2ad03" xsi:nil="true"/>
    <CSG_SEP2 xmlns="30bf72f1-eaca-4820-ba1f-387fc070811c" xsi:nil="true"/>
    <PRL_SoortBesluitvorming xmlns="fcb750c8-6e58-4552-b70f-9122fa8e6f22" xsi:nil="true"/>
    <PRL_DossierLijst xmlns="fcb750c8-6e58-4552-b70f-9122fa8e6f22">Dossier</PRL_DossierLijst>
    <PRL_Bvmapnummer xmlns="fcb750c8-6e58-4552-b70f-9122fa8e6f22" xsi:nil="true"/>
    <CSG_ZAK_Archiefnominatie xmlns="039c384a-294c-46eb-bf29-17daaeb74222" xsi:nil="true"/>
    <PRL_DOC_Verzenddatum xmlns="30bf72f1-eaca-4820-ba1f-387fc070811c" xsi:nil="true"/>
    <PRL_NAWCorrespondentiePostcode xmlns="698ae1af-a359-4a58-ab7b-443aa3d905f7" xsi:nil="true"/>
    <CSG_NAWLand xmlns="65775081-4821-478b-a75a-bb24d398bc4d" xsi:nil="true"/>
    <CSG_NAWID xmlns="7640d30c-29c3-4f5a-96e2-235bc7a2ad03" xsi:nil="true"/>
    <PRL_Portefeuillehouder xmlns="fcb750c8-6e58-4552-b70f-9122fa8e6f22">
      <UserInfo>
        <DisplayName/>
        <AccountId xsi:nil="true"/>
        <AccountType/>
      </UserInfo>
    </PRL_Portefeuillehouder>
    <PRL_DocumentNummer xmlns="fcb750c8-6e58-4552-b70f-9122fa8e6f22">DOC-00951663</PRL_DocumentNummer>
    <CSG_SEP3 xmlns="30bf72f1-eaca-4820-ba1f-387fc070811c" xsi:nil="true"/>
    <PRL_DOC_Eigenarchiefactie xmlns="30bf72f1-eaca-4820-ba1f-387fc070811c">false</PRL_DOC_Eigenarchiefactie>
    <PRL_NAWCorrespondentieNr xmlns="698ae1af-a359-4a58-ab7b-443aa3d905f7" xsi:nil="true"/>
    <PRL_Emailadresnaw xmlns="30bf72f1-eaca-4820-ba1f-387fc070811c" xsi:nil="true"/>
    <PRL_DOS_Archiefactietermijn xmlns="30bf72f1-eaca-4820-ba1f-387fc070811c" xsi:nil="true"/>
    <PRL_DocumentRichting xmlns="fcb750c8-6e58-4552-b70f-9122fa8e6f22" xsi:nil="true"/>
    <PRL_Vernietigingsdatum xmlns="fcb750c8-6e58-4552-b70f-9122fa8e6f22" xsi:nil="true"/>
    <PRL_DossierTitle xmlns="b0d25f5f-3455-43ab-a53f-132be5aea04d" xsi:nil="true"/>
    <PRL_DossierCluster xmlns="fcb750c8-6e58-4552-b70f-9122fa8e6f22">Selecteer...</PRL_DossierCluster>
    <PRL_NAWNaam xmlns="698ae1af-a359-4a58-ab7b-443aa3d905f7" xsi:nil="true"/>
    <PRL_DocumentBron xmlns="b9d520db-2baa-40e7-873d-d8e5f8b095d4" xsi:nil="true"/>
    <PRL_NAWCorrespondentieAdres xmlns="698ae1af-a359-4a58-ab7b-443aa3d905f7" xsi:nil="true"/>
    <PRL_Medewerker xmlns="fcb750c8-6e58-4552-b70f-9122fa8e6f22">
      <UserInfo>
        <DisplayName>Mirtenbaum, Tal</DisplayName>
        <AccountId>1327</AccountId>
        <AccountType/>
      </UserInfo>
    </PRL_Medewerker>
    <PRL_DOS_Verantworg xmlns="30bf72f1-eaca-4820-ba1f-387fc070811c">
      <UserInfo>
        <DisplayName/>
        <AccountId xsi:nil="true"/>
        <AccountType/>
      </UserInfo>
    </PRL_DOS_Verantworg>
    <CSG_DocumentSetNr xmlns="7640d30c-29c3-4f5a-96e2-235bc7a2ad03" xsi:nil="true"/>
    <CSG_SEP1 xmlns="30bf72f1-eaca-4820-ba1f-387fc070811c" xsi:nil="true"/>
    <PRL_DossierNummer xmlns="fcb750c8-6e58-4552-b70f-9122fa8e6f22">DOS-00093107</PRL_DossierNummer>
    <PRL_NAWCorrespondentieWoonplaats xmlns="698ae1af-a359-4a58-ab7b-443aa3d905f7" xsi:nil="true"/>
    <_dlc_DocId xmlns="fcb750c8-6e58-4552-b70f-9122fa8e6f22">7FEURARHTZFS-1581698527-12</_dlc_DocId>
    <_dlc_DocIdUrl xmlns="fcb750c8-6e58-4552-b70f-9122fa8e6f22">
      <Url>https://sharepoint.prvlimburg.nl/sites/B21_W01/DOS-00093107/_layouts/15/DocIdRedir.aspx?ID=7FEURARHTZFS-1581698527-12</Url>
      <Description>7FEURARHTZFS-1581698527-12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L_Word" ma:contentTypeID="0x010100AFE9EB2BDEAF554BAA044162362F5A500097733A7A9975D44189963422AC5C4F030003B90C06761F114A9168CFF3D4678814" ma:contentTypeVersion="0" ma:contentTypeDescription="Een nieuw document maken." ma:contentTypeScope="" ma:versionID="5f10f034d4c0e3313b3255abe715fad0">
  <xsd:schema xmlns:xsd="http://www.w3.org/2001/XMLSchema" xmlns:xs="http://www.w3.org/2001/XMLSchema" xmlns:p="http://schemas.microsoft.com/office/2006/metadata/properties" xmlns:ns1="30bf72f1-eaca-4820-ba1f-387fc070811c" xmlns:ns2="fcb750c8-6e58-4552-b70f-9122fa8e6f22" xmlns:ns4="b0d25f5f-3455-43ab-a53f-132be5aea04d" xmlns:ns5="7640d30c-29c3-4f5a-96e2-235bc7a2ad03" xmlns:ns6="039c384a-294c-46eb-bf29-17daaeb74222" xmlns:ns7="698ae1af-a359-4a58-ab7b-443aa3d905f7" xmlns:ns8="65775081-4821-478b-a75a-bb24d398bc4d" xmlns:ns9="b9d520db-2baa-40e7-873d-d8e5f8b095d4" targetNamespace="http://schemas.microsoft.com/office/2006/metadata/properties" ma:root="true" ma:fieldsID="71f2f694bb9eb2e8c4069ff16990710f" ns1:_="" ns2:_="" ns4:_="" ns5:_="" ns6:_="" ns7:_="" ns8:_="" ns9:_="">
    <xsd:import namespace="30bf72f1-eaca-4820-ba1f-387fc070811c"/>
    <xsd:import namespace="fcb750c8-6e58-4552-b70f-9122fa8e6f22"/>
    <xsd:import namespace="b0d25f5f-3455-43ab-a53f-132be5aea04d"/>
    <xsd:import namespace="7640d30c-29c3-4f5a-96e2-235bc7a2ad03"/>
    <xsd:import namespace="039c384a-294c-46eb-bf29-17daaeb74222"/>
    <xsd:import namespace="698ae1af-a359-4a58-ab7b-443aa3d905f7"/>
    <xsd:import namespace="65775081-4821-478b-a75a-bb24d398bc4d"/>
    <xsd:import namespace="b9d520db-2baa-40e7-873d-d8e5f8b095d4"/>
    <xsd:element name="properties">
      <xsd:complexType>
        <xsd:sequence>
          <xsd:element name="documentManagement">
            <xsd:complexType>
              <xsd:all>
                <xsd:element ref="ns1:CSG_SEP1" minOccurs="0"/>
                <xsd:element ref="ns2:PRL_DocumentNummer" minOccurs="0"/>
                <xsd:element ref="ns2:PRL_DossierNummer" minOccurs="0"/>
                <xsd:element ref="ns2:PRL_Documentsoort"/>
                <xsd:element ref="ns2:PRL_Vertrouwelijkheid" minOccurs="0"/>
                <xsd:element ref="ns2:PRL_DocumentRichting" minOccurs="0"/>
                <xsd:element ref="ns2:PRL_Medewerker" minOccurs="0"/>
                <xsd:element ref="ns4:PRL_DossierTitle" minOccurs="0"/>
                <xsd:element ref="ns5:CSG_Ontvangstdatum" minOccurs="0"/>
                <xsd:element ref="ns1:PRL_DOC_Verzenddatum" minOccurs="0"/>
                <xsd:element ref="ns1:PRL_DOC_Eigenarchiefactie" minOccurs="0"/>
                <xsd:element ref="ns6:CSG_ZAK_Archiefnominatie" minOccurs="0"/>
                <xsd:element ref="ns1:PRL_DOS_Archiefactietermijn" minOccurs="0"/>
                <xsd:element ref="ns2:PRL_Vernietigingsdatum" minOccurs="0"/>
                <xsd:element ref="ns5:CSG_DocumentSetNr" minOccurs="0"/>
                <xsd:element ref="ns5:CSG_HoofdDocumentNr" minOccurs="0"/>
                <xsd:element ref="ns1:CSG_SEP2" minOccurs="0"/>
                <xsd:element ref="ns7:PRL_NAWNaam" minOccurs="0"/>
                <xsd:element ref="ns7:PRL_NAWCorrespondentieAdres" minOccurs="0"/>
                <xsd:element ref="ns7:PRL_NAWCorrespondentieNr" minOccurs="0"/>
                <xsd:element ref="ns7:PRL_NAWCorrespondentiePostcode" minOccurs="0"/>
                <xsd:element ref="ns7:PRL_NAWCorrespondentieWoonplaats" minOccurs="0"/>
                <xsd:element ref="ns8:CSG_NAWLand" minOccurs="0"/>
                <xsd:element ref="ns7:PRL_Telefoon" minOccurs="0"/>
                <xsd:element ref="ns1:PRL_Emailadresnaw" minOccurs="0"/>
                <xsd:element ref="ns5:CSG_NAWID" minOccurs="0"/>
                <xsd:element ref="ns1:CSG_SEP3" minOccurs="0"/>
                <xsd:element ref="ns2:_dlc_DocIdUrl" minOccurs="0"/>
                <xsd:element ref="ns2:PRL_Bvmapnummer" minOccurs="0"/>
                <xsd:element ref="ns1:PRL_Besluit" minOccurs="0"/>
                <xsd:element ref="ns2:_dlc_DocId" minOccurs="0"/>
                <xsd:element ref="ns2:_dlc_DocIdPersistId" minOccurs="0"/>
                <xsd:element ref="ns2:PRL_SoortBesluitvorming" minOccurs="0"/>
                <xsd:element ref="ns2:PRL_Portefeuillehouder" minOccurs="0"/>
                <xsd:element ref="ns9:PRL_DocumentBron" minOccurs="0"/>
                <xsd:element ref="ns2:PRL_DossierLijst" minOccurs="0"/>
                <xsd:element ref="ns2:PRL_DossierCluster" minOccurs="0"/>
                <xsd:element ref="ns1:PRL_DOS_Verantwor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f72f1-eaca-4820-ba1f-387fc070811c" elementFormDefault="qualified">
    <xsd:import namespace="http://schemas.microsoft.com/office/2006/documentManagement/types"/>
    <xsd:import namespace="http://schemas.microsoft.com/office/infopath/2007/PartnerControls"/>
    <xsd:element name="CSG_SEP1" ma:index="0" nillable="true" ma:displayName="CSG_SEP1" ma:internalName="CSG_SEP1">
      <xsd:simpleType>
        <xsd:restriction base="dms:Text">
          <xsd:maxLength value="255"/>
        </xsd:restriction>
      </xsd:simpleType>
    </xsd:element>
    <xsd:element name="PRL_DOC_Verzenddatum" ma:index="11" nillable="true" ma:displayName="Verzenddatum" ma:format="DateOnly" ma:internalName="PRL_DOC_Verzenddatum">
      <xsd:simpleType>
        <xsd:restriction base="dms:DateTime"/>
      </xsd:simpleType>
    </xsd:element>
    <xsd:element name="PRL_DOC_Eigenarchiefactie" ma:index="12" nillable="true" ma:displayName="Eigen archiefactie" ma:default="0" ma:internalName="PRL_DOC_Eigenarchiefactie">
      <xsd:simpleType>
        <xsd:restriction base="dms:Boolean"/>
      </xsd:simpleType>
    </xsd:element>
    <xsd:element name="PRL_DOS_Archiefactietermijn" ma:index="14" nillable="true" ma:displayName="Archiefactietermijn" ma:decimals="0" ma:internalName="PRL_DOS_Archiefactietermijn" ma:percentage="FALSE">
      <xsd:simpleType>
        <xsd:restriction base="dms:Number">
          <xsd:maxInclusive value="9999"/>
          <xsd:minInclusive value="0"/>
        </xsd:restriction>
      </xsd:simpleType>
    </xsd:element>
    <xsd:element name="CSG_SEP2" ma:index="20" nillable="true" ma:displayName="CSG_SEP2" ma:internalName="CSG_SEP2">
      <xsd:simpleType>
        <xsd:restriction base="dms:Text">
          <xsd:maxLength value="255"/>
        </xsd:restriction>
      </xsd:simpleType>
    </xsd:element>
    <xsd:element name="PRL_Emailadresnaw" ma:index="28" nillable="true" ma:displayName="E-mailadres (NAW)" ma:internalName="PRL_Emailadresnaw">
      <xsd:simpleType>
        <xsd:restriction base="dms:Text">
          <xsd:maxLength value="255"/>
        </xsd:restriction>
      </xsd:simpleType>
    </xsd:element>
    <xsd:element name="CSG_SEP3" ma:index="30" nillable="true" ma:displayName="CSG_SEP3" ma:hidden="true" ma:internalName="CSG_SEP3" ma:readOnly="false">
      <xsd:simpleType>
        <xsd:restriction base="dms:Text">
          <xsd:maxLength value="255"/>
        </xsd:restriction>
      </xsd:simpleType>
    </xsd:element>
    <xsd:element name="PRL_Besluit" ma:index="33" nillable="true" ma:displayName="Besluit" ma:default="Selecteer..." ma:format="Dropdown" ma:hidden="true" ma:internalName="PRL_Besluit" ma:readOnly="false">
      <xsd:simpleType>
        <xsd:restriction base="dms:Choice">
          <xsd:enumeration value="Selecteer..."/>
          <xsd:enumeration value="Aangehouden"/>
          <xsd:enumeration value="Afvoeren"/>
          <xsd:enumeration value="Conform"/>
          <xsd:enumeration value="Conform met aanpassingen"/>
          <xsd:enumeration value="Niet akkoord"/>
          <xsd:enumeration value="Niet behandeld"/>
          <xsd:enumeration value="PH gemachtigd"/>
          <xsd:enumeration value="Voor kennisgeving aangenomen"/>
        </xsd:restriction>
      </xsd:simpleType>
    </xsd:element>
    <xsd:element name="PRL_DOS_Verantworg" ma:index="47" nillable="true" ma:displayName="Verantwoordelijk orgaan" ma:list="UserInfo" ma:SearchPeopleOnly="false" ma:SharePointGroup="0" ma:internalName="PRL_DOS_Verantwor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750c8-6e58-4552-b70f-9122fa8e6f22" elementFormDefault="qualified">
    <xsd:import namespace="http://schemas.microsoft.com/office/2006/documentManagement/types"/>
    <xsd:import namespace="http://schemas.microsoft.com/office/infopath/2007/PartnerControls"/>
    <xsd:element name="PRL_DocumentNummer" ma:index="1" nillable="true" ma:displayName="Documentnummer" ma:internalName="PRL_DocumentNummer" ma:readOnly="false">
      <xsd:simpleType>
        <xsd:restriction base="dms:Text">
          <xsd:maxLength value="255"/>
        </xsd:restriction>
      </xsd:simpleType>
    </xsd:element>
    <xsd:element name="PRL_DossierNummer" ma:index="2" nillable="true" ma:displayName="Dossiernummer" ma:internalName="PRL_DossierNummer" ma:readOnly="false">
      <xsd:simpleType>
        <xsd:restriction base="dms:Text">
          <xsd:maxLength value="255"/>
        </xsd:restriction>
      </xsd:simpleType>
    </xsd:element>
    <xsd:element name="PRL_Documentsoort" ma:index="4" ma:displayName="Documentsoort" ma:format="Dropdown" ma:internalName="PRL_Documentsoort" ma:readOnly="false">
      <xsd:simpleType>
        <xsd:restriction base="dms:Choice">
          <xsd:enumeration value="Aanvullende gegevens"/>
          <xsd:enumeration value="Beantwoording WOO-verzoek"/>
          <xsd:enumeration value="Beslissing opschorting"/>
          <xsd:enumeration value="Beslissing verdaging/uitstel"/>
          <xsd:enumeration value="Besluit/beslissing"/>
          <xsd:enumeration value="CdK machtiging"/>
          <xsd:enumeration value="Doorzendingsbrief"/>
          <xsd:enumeration value="DT besluit"/>
          <xsd:enumeration value="DT nota"/>
          <xsd:enumeration value="Evaluatie(formulier)"/>
          <xsd:enumeration value="GS besluit"/>
          <xsd:enumeration value="GS brief"/>
          <xsd:enumeration value="GS nota"/>
          <xsd:enumeration value="GS omslag"/>
          <xsd:enumeration value="Informatie"/>
          <xsd:enumeration value="Interne memo / notitie"/>
          <xsd:enumeration value="Interne nota"/>
          <xsd:enumeration value="Mededeling portefeuillehouder"/>
          <xsd:enumeration value="Moties, toezeggingen, aanbevelingen PS"/>
          <xsd:enumeration value="Ontvangstbevestiging"/>
          <xsd:enumeration value="Overzicht/lijst"/>
          <xsd:enumeration value="Plan"/>
          <xsd:enumeration value="PS brief"/>
          <xsd:enumeration value="PS Informerend stuk"/>
          <xsd:enumeration value="PS Sonderend stuk"/>
          <xsd:enumeration value="PS Statenbesluit"/>
          <xsd:enumeration value="PS Statenvoorstel"/>
          <xsd:enumeration value="RO nota"/>
          <xsd:enumeration value="Verslag"/>
          <xsd:enumeration value="Verzoek aanvullende gegevens"/>
          <xsd:enumeration value="Verzoek/aanvraag"/>
          <xsd:enumeration value="WOO-verzoek"/>
          <xsd:enumeration value="Zienswijze/inspraakreactie"/>
        </xsd:restriction>
      </xsd:simpleType>
    </xsd:element>
    <xsd:element name="PRL_Vertrouwelijkheid" ma:index="6" nillable="true" ma:displayName="Vertrouwelijkheid" ma:format="Dropdown" ma:internalName="PRL_Vertrouwelijkheid" ma:readOnly="false">
      <xsd:simpleType>
        <xsd:restriction base="dms:Choice">
          <xsd:enumeration value="Bedrijfsvertrouwelijk"/>
          <xsd:enumeration value="Geheim"/>
          <xsd:enumeration value="Openbaar"/>
          <xsd:enumeration value="Vertrouwelijk"/>
        </xsd:restriction>
      </xsd:simpleType>
    </xsd:element>
    <xsd:element name="PRL_DocumentRichting" ma:index="7" nillable="true" ma:displayName="Documentrichting" ma:format="Dropdown" ma:internalName="PRL_DocumentRichting" ma:readOnly="false">
      <xsd:simpleType>
        <xsd:restriction base="dms:Choice">
          <xsd:enumeration value="Inkomend"/>
          <xsd:enumeration value="Intern"/>
          <xsd:enumeration value="Uitgaand"/>
        </xsd:restriction>
      </xsd:simpleType>
    </xsd:element>
    <xsd:element name="PRL_Medewerker" ma:index="8" nillable="true" ma:displayName="Medewerker registratie" ma:list="UserInfo" ma:SharePointGroup="0" ma:internalName="PRL_Medewerk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L_Vernietigingsdatum" ma:index="15" nillable="true" ma:displayName="Archiefactiedatum" ma:format="DateOnly" ma:internalName="PRL_Vernietigingsdatum">
      <xsd:simpleType>
        <xsd:restriction base="dms:DateTime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L_Bvmapnummer" ma:index="32" nillable="true" ma:displayName="BV-mapnummer" ma:hidden="true" ma:internalName="PRL_Bvmapnummer" ma:readOnly="false">
      <xsd:simpleType>
        <xsd:restriction base="dms:Text">
          <xsd:maxLength value="255"/>
        </xsd:restriction>
      </xsd:simpleType>
    </xsd:element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PRL_SoortBesluitvorming" ma:index="41" nillable="true" ma:displayName="Soort besluitvormingsmap" ma:default="" ma:format="Dropdown" ma:internalName="PRL_SoortBesluitvorming">
      <xsd:simpleType>
        <xsd:restriction base="dms:Choice">
          <xsd:enumeration value="DT"/>
          <xsd:enumeration value="GS-A"/>
          <xsd:enumeration value="GS-B"/>
          <xsd:enumeration value="GS-Vertrouwelijk"/>
          <xsd:enumeration value="Mandaat"/>
          <xsd:enumeration value="RO"/>
        </xsd:restriction>
      </xsd:simpleType>
    </xsd:element>
    <xsd:element name="PRL_Portefeuillehouder" ma:index="43" nillable="true" ma:displayName="Portefeuillehouder" ma:list="UserInfo" ma:SharePointGroup="0" ma:internalName="PRL_Portefeuillehou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L_DossierLijst" ma:index="45" nillable="true" ma:displayName="Dossierlijst" ma:default="Dossier" ma:hidden="true" ma:internalName="PRL_DossierLijst" ma:readOnly="false">
      <xsd:simpleType>
        <xsd:restriction base="dms:Text">
          <xsd:maxLength value="255"/>
        </xsd:restriction>
      </xsd:simpleType>
    </xsd:element>
    <xsd:element name="PRL_DossierCluster" ma:index="46" nillable="true" ma:displayName="Organisatieonderdeel" ma:default="Selecteer..." ma:format="Dropdown" ma:internalName="PRL_DossierCluster">
      <xsd:simpleType>
        <xsd:restriction base="dms:Choice">
          <xsd:enumeration value="Selecteer..."/>
          <xsd:enumeration value="Cluster Algehele Juridische Zaken"/>
          <xsd:enumeration value="Cluster Concern"/>
          <xsd:enumeration value="Cluster Cultuur"/>
          <xsd:enumeration value="Cluster Directie"/>
          <xsd:enumeration value="Cluster Economie en Innovatie"/>
          <xsd:enumeration value="Cluster EuregioMaasRijn"/>
          <xsd:enumeration value="Cluster Facilitaire Dienstverlening"/>
          <xsd:enumeration value="Cluster Financiën"/>
          <xsd:enumeration value="Cluster Grond en Vastgoed"/>
          <xsd:enumeration value="Cluster Inkoop en Aanbesteding"/>
          <xsd:enumeration value="Cluster Mobiliteit"/>
          <xsd:enumeration value="Cluster Natuur en Water"/>
          <xsd:enumeration value="Cluster Organisatie en Informatie"/>
          <xsd:enumeration value="Cluster Personeel en Organisatie"/>
          <xsd:enumeration value="Cluster Plattelandsontwikkeling"/>
          <xsd:enumeration value="Cluster Programma en Projecten"/>
          <xsd:enumeration value="Cluster Ruimte"/>
          <xsd:enumeration value="Cluster Secretariële en Administratieve ondersteuning"/>
          <xsd:enumeration value="Cluster Strategie en Communicatie"/>
          <xsd:enumeration value="Cluster Subsidies"/>
          <xsd:enumeration value="Cluster Vergunningen, Toezicht en Handhaving"/>
          <xsd:enumeration value="Cluster Wegaanleg"/>
          <xsd:enumeration value="Cluster Wegbeheer"/>
          <xsd:enumeration value="Cluster Wonen en Leefomgeving"/>
          <xsd:enumeration value="Kabinet"/>
          <xsd:enumeration value="Ondernemingsraad"/>
          <xsd:enumeration value="Provinciale staten"/>
          <xsd:enumeration value="RUD-Zuid Limbur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25f5f-3455-43ab-a53f-132be5aea04d" elementFormDefault="qualified">
    <xsd:import namespace="http://schemas.microsoft.com/office/2006/documentManagement/types"/>
    <xsd:import namespace="http://schemas.microsoft.com/office/infopath/2007/PartnerControls"/>
    <xsd:element name="PRL_DossierTitle" ma:index="9" nillable="true" ma:displayName="Dossiertitel" ma:internalName="PRL_DossierTitl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0d30c-29c3-4f5a-96e2-235bc7a2ad03" elementFormDefault="qualified">
    <xsd:import namespace="http://schemas.microsoft.com/office/2006/documentManagement/types"/>
    <xsd:import namespace="http://schemas.microsoft.com/office/infopath/2007/PartnerControls"/>
    <xsd:element name="CSG_Ontvangstdatum" ma:index="10" nillable="true" ma:displayName="Ontvangstdatum" ma:format="DateOnly" ma:internalName="CSG_Ontvangstdatum">
      <xsd:simpleType>
        <xsd:restriction base="dms:DateTime"/>
      </xsd:simpleType>
    </xsd:element>
    <xsd:element name="CSG_DocumentSetNr" ma:index="16" nillable="true" ma:displayName="DocumentSetNr" ma:internalName="CSG_DocumentSetNr">
      <xsd:simpleType>
        <xsd:restriction base="dms:Text">
          <xsd:maxLength value="255"/>
        </xsd:restriction>
      </xsd:simpleType>
    </xsd:element>
    <xsd:element name="CSG_HoofdDocumentNr" ma:index="17" nillable="true" ma:displayName="HoofdDocumentNr" ma:internalName="CSG_HoofdDocumentNr">
      <xsd:simpleType>
        <xsd:restriction base="dms:Text">
          <xsd:maxLength value="255"/>
        </xsd:restriction>
      </xsd:simpleType>
    </xsd:element>
    <xsd:element name="CSG_NAWID" ma:index="29" nillable="true" ma:displayName="NAW-ID" ma:internalName="CSG_NAW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c384a-294c-46eb-bf29-17daaeb74222" elementFormDefault="qualified">
    <xsd:import namespace="http://schemas.microsoft.com/office/2006/documentManagement/types"/>
    <xsd:import namespace="http://schemas.microsoft.com/office/infopath/2007/PartnerControls"/>
    <xsd:element name="CSG_ZAK_Archiefnominatie" ma:index="13" nillable="true" ma:displayName="Archiefnominatie" ma:format="Dropdown" ma:internalName="CSG_ZAK_Archiefnominatie">
      <xsd:simpleType>
        <xsd:restriction base="dms:Choice">
          <xsd:enumeration value="Blijvend bewaren"/>
          <xsd:enumeration value="Vernietig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ae1af-a359-4a58-ab7b-443aa3d905f7" elementFormDefault="qualified">
    <xsd:import namespace="http://schemas.microsoft.com/office/2006/documentManagement/types"/>
    <xsd:import namespace="http://schemas.microsoft.com/office/infopath/2007/PartnerControls"/>
    <xsd:element name="PRL_NAWNaam" ma:index="21" nillable="true" ma:displayName="Volledigenaam" ma:internalName="PRL_NAWNaam" ma:readOnly="false">
      <xsd:simpleType>
        <xsd:restriction base="dms:Text">
          <xsd:maxLength value="255"/>
        </xsd:restriction>
      </xsd:simpleType>
    </xsd:element>
    <xsd:element name="PRL_NAWCorrespondentieAdres" ma:index="22" nillable="true" ma:displayName="Straatnaam" ma:internalName="PRL_NAWCorrespondentieAdres" ma:readOnly="false">
      <xsd:simpleType>
        <xsd:restriction base="dms:Text">
          <xsd:maxLength value="255"/>
        </xsd:restriction>
      </xsd:simpleType>
    </xsd:element>
    <xsd:element name="PRL_NAWCorrespondentieNr" ma:index="23" nillable="true" ma:displayName="Huisnummer" ma:internalName="PRL_NAWCorrespondentieNr">
      <xsd:simpleType>
        <xsd:restriction base="dms:Text">
          <xsd:maxLength value="255"/>
        </xsd:restriction>
      </xsd:simpleType>
    </xsd:element>
    <xsd:element name="PRL_NAWCorrespondentiePostcode" ma:index="24" nillable="true" ma:displayName="Postcode NAW" ma:internalName="PRL_NAWCorrespondentiePostcode" ma:readOnly="false">
      <xsd:simpleType>
        <xsd:restriction base="dms:Text">
          <xsd:maxLength value="255"/>
        </xsd:restriction>
      </xsd:simpleType>
    </xsd:element>
    <xsd:element name="PRL_NAWCorrespondentieWoonplaats" ma:index="25" nillable="true" ma:displayName="Woonplaats" ma:internalName="PRL_NAWCorrespondentieWoonplaats" ma:readOnly="false">
      <xsd:simpleType>
        <xsd:restriction base="dms:Text">
          <xsd:maxLength value="255"/>
        </xsd:restriction>
      </xsd:simpleType>
    </xsd:element>
    <xsd:element name="PRL_Telefoon" ma:index="27" nillable="true" ma:displayName="Telefoonnummer" ma:internalName="PRL_Telefo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75081-4821-478b-a75a-bb24d398bc4d" elementFormDefault="qualified">
    <xsd:import namespace="http://schemas.microsoft.com/office/2006/documentManagement/types"/>
    <xsd:import namespace="http://schemas.microsoft.com/office/infopath/2007/PartnerControls"/>
    <xsd:element name="CSG_NAWLand" ma:index="26" nillable="true" ma:displayName="Land" ma:internalName="CSG_NAWLand">
      <xsd:simpleType>
        <xsd:restriction base="dms:Text">
          <xsd:maxLength value="4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20db-2baa-40e7-873d-d8e5f8b095d4" elementFormDefault="qualified">
    <xsd:import namespace="http://schemas.microsoft.com/office/2006/documentManagement/types"/>
    <xsd:import namespace="http://schemas.microsoft.com/office/infopath/2007/PartnerControls"/>
    <xsd:element name="PRL_DocumentBron" ma:index="44" nillable="true" ma:displayName="DocumentBron" ma:default="" ma:format="Dropdown" ma:internalName="PRL_DocumentBron">
      <xsd:simpleType>
        <xsd:restriction base="dms:Choice">
          <xsd:enumeration value="Kofax"/>
          <xsd:enumeration value="Uitvo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5" ma:displayName="Inhoudstype"/>
        <xsd:element ref="dc:title" maxOccurs="1" ma:index="3" ma:displayName="Documentnaam"/>
        <xsd:element ref="dc:subject" minOccurs="0" maxOccurs="1"/>
        <xsd:element ref="dc:description" minOccurs="0" maxOccurs="1" ma:index="18" ma:displayName="Opmerkingen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749E4C-BC80-4CD4-B6B4-97A1A0692234}">
  <ds:schemaRefs/>
</ds:datastoreItem>
</file>

<file path=customXml/itemProps2.xml><?xml version="1.0" encoding="utf-8"?>
<ds:datastoreItem xmlns:ds="http://schemas.openxmlformats.org/officeDocument/2006/customXml" ds:itemID="{3AC6FF5A-7431-40EF-A45E-066F3911F904}">
  <ds:schemaRefs/>
</ds:datastoreItem>
</file>

<file path=customXml/itemProps3.xml><?xml version="1.0" encoding="utf-8"?>
<ds:datastoreItem xmlns:ds="http://schemas.openxmlformats.org/officeDocument/2006/customXml" ds:itemID="{EA28595A-629D-474E-B664-25C897F10027}">
  <ds:schemaRefs>
    <ds:schemaRef ds:uri="30bf72f1-eaca-4820-ba1f-387fc070811c"/>
    <ds:schemaRef ds:uri="fcb750c8-6e58-4552-b70f-9122fa8e6f22"/>
    <ds:schemaRef ds:uri="http://schemas.openxmlformats.org/package/2006/metadata/core-properties"/>
    <ds:schemaRef ds:uri="698ae1af-a359-4a58-ab7b-443aa3d905f7"/>
    <ds:schemaRef ds:uri="b0d25f5f-3455-43ab-a53f-132be5aea04d"/>
    <ds:schemaRef ds:uri="65775081-4821-478b-a75a-bb24d398bc4d"/>
    <ds:schemaRef ds:uri="7640d30c-29c3-4f5a-96e2-235bc7a2ad03"/>
    <ds:schemaRef ds:uri="http://schemas.microsoft.com/office/2006/documentManagement/types"/>
    <ds:schemaRef ds:uri="b9d520db-2baa-40e7-873d-d8e5f8b095d4"/>
    <ds:schemaRef ds:uri="039c384a-294c-46eb-bf29-17daaeb74222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05B7DEE-5E62-4B2F-82A2-38FA837864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CD0C90-9E5F-40BC-95C3-0DD3D0FD9ED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9674AF-A505-4E1A-8375-94E508FC3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f72f1-eaca-4820-ba1f-387fc070811c"/>
    <ds:schemaRef ds:uri="fcb750c8-6e58-4552-b70f-9122fa8e6f22"/>
    <ds:schemaRef ds:uri="b0d25f5f-3455-43ab-a53f-132be5aea04d"/>
    <ds:schemaRef ds:uri="7640d30c-29c3-4f5a-96e2-235bc7a2ad03"/>
    <ds:schemaRef ds:uri="039c384a-294c-46eb-bf29-17daaeb74222"/>
    <ds:schemaRef ds:uri="698ae1af-a359-4a58-ab7b-443aa3d905f7"/>
    <ds:schemaRef ds:uri="65775081-4821-478b-a75a-bb24d398bc4d"/>
    <ds:schemaRef ds:uri="b9d520db-2baa-40e7-873d-d8e5f8b09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5miaib2p.dotx</Template>
  <TotalTime>0</TotalTime>
  <Pages>2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1 - Overzicht documenten inzake Woo-verzoek Wolf GW1625m</vt:lpstr>
    </vt:vector>
  </TitlesOfParts>
  <Company>Provincie Limburg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1 - Overzicht documenten inzake Woo-verzoek Wolf GW1625m</dc:title>
  <dc:subject/>
  <dc:creator>Lemmens, Anne-Sophie</dc:creator>
  <cp:keywords/>
  <dc:description/>
  <cp:lastModifiedBy>Raes, Dinusha</cp:lastModifiedBy>
  <cp:revision>2</cp:revision>
  <dcterms:created xsi:type="dcterms:W3CDTF">2026-07-07T17:50:00Z</dcterms:created>
  <dcterms:modified xsi:type="dcterms:W3CDTF">2026-07-07T17:50:00Z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provincielimburg</vt:lpwstr>
  </property>
  <property fmtid="{D5CDD505-2E9C-101B-9397-08002B2CF9AE}" pid="3" name="TemplafyTemplateId">
    <vt:lpwstr>1000241929206628356</vt:lpwstr>
  </property>
  <property fmtid="{D5CDD505-2E9C-101B-9397-08002B2CF9AE}" pid="4" name="TemplafyUserProfileId">
    <vt:lpwstr>638260361514063982</vt:lpwstr>
  </property>
  <property fmtid="{D5CDD505-2E9C-101B-9397-08002B2CF9AE}" pid="5" name="TemplafyLanguageCode">
    <vt:lpwstr>nl-NL</vt:lpwstr>
  </property>
  <property fmtid="{D5CDD505-2E9C-101B-9397-08002B2CF9AE}" pid="6" name="TemplafyFromBlank">
    <vt:bool>true</vt:bool>
  </property>
  <property fmtid="{D5CDD505-2E9C-101B-9397-08002B2CF9AE}" pid="7" name="ContentTypeId">
    <vt:lpwstr>0x010100AFE9EB2BDEAF554BAA044162362F5A500097733A7A9975D44189963422AC5C4F030003B90C06761F114A9168CFF3D4678814</vt:lpwstr>
  </property>
  <property fmtid="{D5CDD505-2E9C-101B-9397-08002B2CF9AE}" pid="8" name="MediaServiceImageTags">
    <vt:lpwstr/>
  </property>
  <property fmtid="{D5CDD505-2E9C-101B-9397-08002B2CF9AE}" pid="9" name="_dlc_DocIdItemGuid">
    <vt:lpwstr>2ac059e1-c3f0-4f7f-904f-925c1e747581</vt:lpwstr>
  </property>
</Properties>
</file>